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1B6FA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1B6FA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1B6FA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1B6FA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1B6FA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1B6FA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92132F3F86B94151ABB6A5F4443FBDDA"/>
                </w:placeholder>
              </w:sdtPr>
              <w:sdtEndPr>
                <w:rPr>
                  <w:lang w:val="en-IE"/>
                </w:rPr>
              </w:sdtEndPr>
              <w:sdtContent>
                <w:tc>
                  <w:tcPr>
                    <w:tcW w:w="5491" w:type="dxa"/>
                  </w:tcPr>
                  <w:p w14:paraId="163192D7" w14:textId="7D7DB8E9" w:rsidR="00546DB1" w:rsidRPr="00546DB1" w:rsidRDefault="00A54146" w:rsidP="00AB56F9">
                    <w:pPr>
                      <w:tabs>
                        <w:tab w:val="left" w:pos="426"/>
                      </w:tabs>
                      <w:spacing w:before="120"/>
                      <w:rPr>
                        <w:bCs/>
                        <w:lang w:val="en-IE" w:eastAsia="en-GB"/>
                      </w:rPr>
                    </w:pPr>
                    <w:r>
                      <w:rPr>
                        <w:bCs/>
                        <w:lang w:val="en-IE" w:eastAsia="en-GB"/>
                      </w:rPr>
                      <w:t>EMPL E.2</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34DEA12" w:rsidR="00546DB1" w:rsidRPr="003B2E38" w:rsidRDefault="00A54146" w:rsidP="00AB56F9">
                <w:pPr>
                  <w:tabs>
                    <w:tab w:val="left" w:pos="426"/>
                  </w:tabs>
                  <w:spacing w:before="120"/>
                  <w:rPr>
                    <w:bCs/>
                    <w:lang w:val="en-IE" w:eastAsia="en-GB"/>
                  </w:rPr>
                </w:pPr>
                <w:r>
                  <w:rPr>
                    <w:bCs/>
                    <w:lang w:eastAsia="en-GB"/>
                  </w:rPr>
                  <w:t>5868</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B716FAF" w:rsidR="00546DB1" w:rsidRPr="00165893" w:rsidRDefault="00165893" w:rsidP="00AB56F9">
                <w:pPr>
                  <w:tabs>
                    <w:tab w:val="left" w:pos="426"/>
                  </w:tabs>
                  <w:spacing w:before="120"/>
                  <w:rPr>
                    <w:bCs/>
                    <w:lang w:eastAsia="en-GB"/>
                  </w:rPr>
                </w:pPr>
                <w:r>
                  <w:rPr>
                    <w:bCs/>
                    <w:lang w:eastAsia="en-GB"/>
                  </w:rPr>
                  <w:t>Jörg TAGGER</w:t>
                </w:r>
              </w:p>
            </w:sdtContent>
          </w:sdt>
          <w:p w14:paraId="227D6F6E" w14:textId="31BEFB46" w:rsidR="00546DB1" w:rsidRPr="009F216F" w:rsidRDefault="00A54146" w:rsidP="005F6927">
            <w:pPr>
              <w:tabs>
                <w:tab w:val="left" w:pos="426"/>
              </w:tabs>
              <w:contextualSpacing/>
              <w:rPr>
                <w:bCs/>
                <w:lang w:eastAsia="en-GB"/>
              </w:rPr>
            </w:pPr>
            <w:r>
              <w:rPr>
                <w:bCs/>
                <w:lang w:eastAsia="en-GB"/>
              </w:rPr>
              <w:t>3</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165893">
                      <w:rPr>
                        <w:bCs/>
                        <w:lang w:eastAsia="en-GB"/>
                      </w:rPr>
                      <w:t>2025</w:t>
                    </w:r>
                  </w:sdtContent>
                </w:sdt>
              </w:sdtContent>
            </w:sdt>
          </w:p>
          <w:p w14:paraId="4128A55A" w14:textId="45149E5F" w:rsidR="00546DB1" w:rsidRPr="00546DB1" w:rsidRDefault="001B6FA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A54146">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A5414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3EBAA30"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9pt;height:21.6pt" o:ole="">
                  <v:imagedata r:id="rId15" o:title=""/>
                </v:shape>
                <w:control r:id="rId16" w:name="OptionButton6" w:shapeid="_x0000_i1049"/>
              </w:object>
            </w:r>
            <w:r>
              <w:rPr>
                <w:bCs/>
                <w:lang w:val="en-GB" w:eastAsia="en-GB"/>
              </w:rPr>
              <w:object w:dxaOrig="225" w:dyaOrig="225" w14:anchorId="28F21F18">
                <v:shape id="_x0000_i1050" type="#_x0000_t75" style="width:159pt;height:21.6pt" o:ole="">
                  <v:imagedata r:id="rId17" o:title=""/>
                </v:shape>
                <w:control r:id="rId18" w:name="OptionButton7" w:shapeid="_x0000_i1050"/>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25F5E72"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1B6FA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1B6FA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1B6FA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099B90A"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09557B9"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707947D4"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52458A">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8A0E31" w:rsidRDefault="00803007" w:rsidP="007C07D8">
      <w:pPr>
        <w:pStyle w:val="ListNumber"/>
        <w:numPr>
          <w:ilvl w:val="0"/>
          <w:numId w:val="0"/>
        </w:numPr>
        <w:ind w:left="709" w:hanging="709"/>
        <w:rPr>
          <w:lang w:val="en-IE" w:eastAsia="en-GB"/>
        </w:rPr>
      </w:pPr>
      <w:r w:rsidRPr="008A0E31">
        <w:rPr>
          <w:b/>
          <w:bCs/>
          <w:lang w:val="en-IE" w:eastAsia="en-GB"/>
        </w:rPr>
        <w:t>Wer wi</w:t>
      </w:r>
      <w:r w:rsidR="002F7504" w:rsidRPr="008A0E31">
        <w:rPr>
          <w:b/>
          <w:bCs/>
          <w:lang w:val="en-IE" w:eastAsia="en-GB"/>
        </w:rPr>
        <w:t>r</w:t>
      </w:r>
      <w:r w:rsidRPr="008A0E31">
        <w:rPr>
          <w:b/>
          <w:bCs/>
          <w:lang w:val="en-IE" w:eastAsia="en-GB"/>
        </w:rPr>
        <w:t xml:space="preserve"> sind</w:t>
      </w:r>
    </w:p>
    <w:sdt>
      <w:sdtPr>
        <w:rPr>
          <w:lang w:val="en-US" w:eastAsia="en-GB"/>
        </w:rPr>
        <w:id w:val="1822233941"/>
        <w:placeholder>
          <w:docPart w:val="FE6C9874556B47B1A65A432926DB0BCE"/>
        </w:placeholder>
      </w:sdtPr>
      <w:sdtEndPr/>
      <w:sdtContent>
        <w:p w14:paraId="0D095F80" w14:textId="77777777" w:rsidR="00AC5030" w:rsidRPr="00165893" w:rsidRDefault="00AC5030" w:rsidP="00AC5030">
          <w:pPr>
            <w:rPr>
              <w:lang w:eastAsia="en-GB"/>
            </w:rPr>
          </w:pPr>
          <w:r w:rsidRPr="00165893">
            <w:rPr>
              <w:lang w:eastAsia="en-GB"/>
            </w:rPr>
            <w:t xml:space="preserve">Aufgabe des Referats E2 ist es, zum reibungslosen Funktionieren des europäischen Arbeitsmarktes beizutragen. Dies geschieht durch den Schutz der Rechte von Bürgern, die </w:t>
          </w:r>
          <w:r w:rsidRPr="00165893">
            <w:rPr>
              <w:lang w:eastAsia="en-GB"/>
            </w:rPr>
            <w:lastRenderedPageBreak/>
            <w:t xml:space="preserve">innerhalb Europas zu- und abwandern, und durch den Abbau von Hindernissen für die grenzüberschreitende Arbeitskräftemobilität. Dies setzt voraus, dass die EU-Vorschriften zur Koordinierung der Systeme der sozialen Sicherheit ihren Zweck erfüllen und ordnungsgemäß angewandt werden. </w:t>
          </w:r>
        </w:p>
        <w:p w14:paraId="3BA17C3E" w14:textId="77777777" w:rsidR="00AC5030" w:rsidRPr="00165893" w:rsidRDefault="00AC5030" w:rsidP="00AC5030">
          <w:pPr>
            <w:rPr>
              <w:lang w:eastAsia="en-GB"/>
            </w:rPr>
          </w:pPr>
          <w:r w:rsidRPr="00165893">
            <w:rPr>
              <w:lang w:eastAsia="en-GB"/>
            </w:rPr>
            <w:t xml:space="preserve">Um seine Ziele zu erreichen, führt das Referat im Wesentlichen folgende Tätigkeiten durch: </w:t>
          </w:r>
        </w:p>
        <w:p w14:paraId="3D282456" w14:textId="77777777" w:rsidR="00AC5030" w:rsidRPr="00165893" w:rsidRDefault="00AC5030" w:rsidP="00AC5030">
          <w:pPr>
            <w:rPr>
              <w:lang w:eastAsia="en-GB"/>
            </w:rPr>
          </w:pPr>
          <w:r w:rsidRPr="00165893">
            <w:rPr>
              <w:lang w:eastAsia="en-GB"/>
            </w:rPr>
            <w:t xml:space="preserve">• Gesetzgebungsvorschläge auszuarbeiten, vorzulegen und auszuhandeln, um den Prozess der Modernisierung und Aktualisierung des Rechtsrahmens fortzusetzen, insbesondere um den politischen Prioritäten dieser Kommission, den neuen Entwicklungen auf EU- und nationaler Ebene sowie der neuen Rechtsprechung des Gerichtshofs Rechnung zu tragen; </w:t>
          </w:r>
        </w:p>
        <w:p w14:paraId="4806D640" w14:textId="742A3C68" w:rsidR="00AC5030" w:rsidRPr="00165893" w:rsidRDefault="00AC5030" w:rsidP="00AC5030">
          <w:pPr>
            <w:rPr>
              <w:lang w:eastAsia="en-GB"/>
            </w:rPr>
          </w:pPr>
          <w:r w:rsidRPr="00165893">
            <w:rPr>
              <w:lang w:eastAsia="en-GB"/>
            </w:rPr>
            <w:t>• Überwach</w:t>
          </w:r>
          <w:r w:rsidR="00CA517F" w:rsidRPr="00165893">
            <w:rPr>
              <w:lang w:eastAsia="en-GB"/>
            </w:rPr>
            <w:t xml:space="preserve">ung der </w:t>
          </w:r>
          <w:r w:rsidRPr="00165893">
            <w:rPr>
              <w:lang w:eastAsia="en-GB"/>
            </w:rPr>
            <w:t>ordnungsgemäße</w:t>
          </w:r>
          <w:r w:rsidR="00CA517F" w:rsidRPr="00165893">
            <w:rPr>
              <w:lang w:eastAsia="en-GB"/>
            </w:rPr>
            <w:t>n</w:t>
          </w:r>
          <w:r w:rsidRPr="00165893">
            <w:rPr>
              <w:lang w:eastAsia="en-GB"/>
            </w:rPr>
            <w:t xml:space="preserve"> Anwendung des einschlägigen EU-Rechts, insbesondere durch </w:t>
          </w:r>
          <w:r w:rsidR="00CA517F" w:rsidRPr="00165893">
            <w:rPr>
              <w:lang w:eastAsia="en-GB"/>
            </w:rPr>
            <w:t>Bearbeitung</w:t>
          </w:r>
          <w:r w:rsidRPr="00165893">
            <w:rPr>
              <w:lang w:eastAsia="en-GB"/>
            </w:rPr>
            <w:t xml:space="preserve"> von Beschwerden von Einzelpersonen, dem Europäischen Parlament und anderen Interessenträgern, </w:t>
          </w:r>
          <w:r w:rsidR="0063337C" w:rsidRPr="00165893">
            <w:rPr>
              <w:lang w:eastAsia="en-GB"/>
            </w:rPr>
            <w:t>um gegebenenfalls</w:t>
          </w:r>
          <w:r w:rsidRPr="00165893">
            <w:rPr>
              <w:lang w:eastAsia="en-GB"/>
            </w:rPr>
            <w:t xml:space="preserve"> erforderliche</w:t>
          </w:r>
          <w:r w:rsidR="005B59B8">
            <w:rPr>
              <w:lang w:eastAsia="en-GB"/>
            </w:rPr>
            <w:t xml:space="preserve"> </w:t>
          </w:r>
          <w:r w:rsidRPr="00165893">
            <w:rPr>
              <w:lang w:eastAsia="en-GB"/>
            </w:rPr>
            <w:t>Maßnahmen</w:t>
          </w:r>
          <w:r w:rsidR="00CA517F" w:rsidRPr="00165893">
            <w:rPr>
              <w:lang w:eastAsia="en-GB"/>
            </w:rPr>
            <w:t xml:space="preserve"> zu ergreifen</w:t>
          </w:r>
          <w:r w:rsidRPr="00165893">
            <w:rPr>
              <w:lang w:eastAsia="en-GB"/>
            </w:rPr>
            <w:t xml:space="preserve">; </w:t>
          </w:r>
        </w:p>
        <w:p w14:paraId="49563B61" w14:textId="3A718BE9" w:rsidR="00AC5030" w:rsidRDefault="00AC5030" w:rsidP="00AC5030">
          <w:pPr>
            <w:rPr>
              <w:lang w:eastAsia="en-GB"/>
            </w:rPr>
          </w:pPr>
          <w:r w:rsidRPr="00165893">
            <w:rPr>
              <w:lang w:eastAsia="en-GB"/>
            </w:rPr>
            <w:t xml:space="preserve">• In enger Zusammenarbeit mit dem Referat </w:t>
          </w:r>
          <w:r w:rsidR="00165893">
            <w:rPr>
              <w:lang w:eastAsia="en-GB"/>
            </w:rPr>
            <w:t>A 4</w:t>
          </w:r>
          <w:r w:rsidRPr="00165893">
            <w:rPr>
              <w:lang w:eastAsia="en-GB"/>
            </w:rPr>
            <w:t xml:space="preserve"> und den Mitgliedstaaten die ordnungsgemäße Einführung des Systems für den elektronischen Informationsaustausch zur Unterstützung der Koordinierung der Systeme der sozialen Sicherheit (EESSI) in Bezug auf die geschäftlichen Aspekte der Lösung sicher</w:t>
          </w:r>
          <w:r w:rsidR="00CA517F" w:rsidRPr="00165893">
            <w:rPr>
              <w:lang w:eastAsia="en-GB"/>
            </w:rPr>
            <w:t>zustellen</w:t>
          </w:r>
          <w:r w:rsidRPr="00165893">
            <w:rPr>
              <w:lang w:eastAsia="en-GB"/>
            </w:rPr>
            <w:t xml:space="preserve"> </w:t>
          </w:r>
        </w:p>
        <w:p w14:paraId="57221204" w14:textId="286012AB" w:rsidR="00B10F94" w:rsidRDefault="00B10F94" w:rsidP="00AC5030">
          <w:pPr>
            <w:rPr>
              <w:lang w:eastAsia="en-GB"/>
            </w:rPr>
          </w:pPr>
          <w:r w:rsidRPr="00B10F94">
            <w:rPr>
              <w:lang w:eastAsia="en-GB"/>
            </w:rPr>
            <w:t>•</w:t>
          </w:r>
          <w:r w:rsidRPr="00B10F94">
            <w:rPr>
              <w:lang w:eastAsia="en-GB"/>
            </w:rPr>
            <w:tab/>
          </w:r>
          <w:r w:rsidR="005B59B8">
            <w:rPr>
              <w:lang w:eastAsia="en-GB"/>
            </w:rPr>
            <w:t>Weitere</w:t>
          </w:r>
          <w:r w:rsidRPr="00B10F94">
            <w:rPr>
              <w:lang w:eastAsia="en-GB"/>
            </w:rPr>
            <w:t>ntwicklung der Initiative „Europäischer Sozialversicherungs</w:t>
          </w:r>
          <w:r w:rsidR="005B59B8">
            <w:rPr>
              <w:lang w:eastAsia="en-GB"/>
            </w:rPr>
            <w:t>pass</w:t>
          </w:r>
          <w:r w:rsidRPr="00B10F94">
            <w:rPr>
              <w:lang w:eastAsia="en-GB"/>
            </w:rPr>
            <w:t>“ (ESSPASS) zur Digitalisierung der Europäischen Krankenversicherungskarte und anderer portabler Dokumente wie des portablen Dokuments A1, die die Bürgerinnen und Bürger als Bescheinigung ihrer Sozialversicherungsansprüche mit sich führen.</w:t>
          </w:r>
        </w:p>
        <w:p w14:paraId="66EB459A" w14:textId="298C717F" w:rsidR="00B10F94" w:rsidRPr="0063337C" w:rsidRDefault="00B10F94" w:rsidP="00AC5030">
          <w:pPr>
            <w:rPr>
              <w:color w:val="000000"/>
              <w:shd w:val="clear" w:color="auto" w:fill="FFFFFF"/>
            </w:rPr>
          </w:pPr>
        </w:p>
        <w:p w14:paraId="0C30C1D2" w14:textId="35A4D105" w:rsidR="00AC5030" w:rsidRPr="00165893" w:rsidRDefault="00AC5030" w:rsidP="00AC5030">
          <w:pPr>
            <w:rPr>
              <w:lang w:eastAsia="en-GB"/>
            </w:rPr>
          </w:pPr>
          <w:r w:rsidRPr="00165893">
            <w:rPr>
              <w:lang w:eastAsia="en-GB"/>
            </w:rPr>
            <w:t xml:space="preserve">• Beitrag zu allen auswärtigen Tätigkeiten der Europäischen Union im Bereich der Koordinierung der Systeme der sozialen Sicherheit, insbesondere </w:t>
          </w:r>
          <w:r w:rsidR="00CA517F" w:rsidRPr="00165893">
            <w:rPr>
              <w:lang w:eastAsia="en-GB"/>
            </w:rPr>
            <w:t xml:space="preserve">der Kooperation </w:t>
          </w:r>
          <w:r w:rsidRPr="00165893">
            <w:rPr>
              <w:lang w:eastAsia="en-GB"/>
            </w:rPr>
            <w:t xml:space="preserve">mit den EFTA-Ländern, den Bewerberländern und im Rahmen von Assoziierungsabkommen;  </w:t>
          </w:r>
        </w:p>
        <w:p w14:paraId="76DD1EEA" w14:textId="0BEAE89C" w:rsidR="00803007" w:rsidRPr="00165893" w:rsidRDefault="00AC5030" w:rsidP="00AC5030">
          <w:pPr>
            <w:rPr>
              <w:lang w:eastAsia="en-GB"/>
            </w:rPr>
          </w:pPr>
          <w:r w:rsidRPr="00165893">
            <w:rPr>
              <w:lang w:eastAsia="en-GB"/>
            </w:rPr>
            <w:t>• Förder</w:t>
          </w:r>
          <w:r w:rsidR="00CA517F" w:rsidRPr="00165893">
            <w:rPr>
              <w:lang w:eastAsia="en-GB"/>
            </w:rPr>
            <w:t>ung</w:t>
          </w:r>
          <w:r w:rsidRPr="00165893">
            <w:rPr>
              <w:lang w:eastAsia="en-GB"/>
            </w:rPr>
            <w:t xml:space="preserve"> evidenzbasierte</w:t>
          </w:r>
          <w:r w:rsidR="00CA517F" w:rsidRPr="00165893">
            <w:rPr>
              <w:lang w:eastAsia="en-GB"/>
            </w:rPr>
            <w:t>r</w:t>
          </w:r>
          <w:r w:rsidRPr="00165893">
            <w:rPr>
              <w:lang w:eastAsia="en-GB"/>
            </w:rPr>
            <w:t xml:space="preserve"> Informationen über die Koordinierung der Systeme der sozialen Sicherheit in der EU, insbesondere durch die Nutzung von Expertennetzwerken für Schulungen und Datenerhebungen und </w:t>
          </w:r>
          <w:r w:rsidR="00CA517F" w:rsidRPr="00165893">
            <w:rPr>
              <w:lang w:eastAsia="en-GB"/>
            </w:rPr>
            <w:t>Beitrag zu</w:t>
          </w:r>
          <w:r w:rsidRPr="00165893">
            <w:rPr>
              <w:lang w:eastAsia="en-GB"/>
            </w:rPr>
            <w:t xml:space="preserve"> einer fundierten Debatte in diesem Bereich .</w:t>
          </w:r>
        </w:p>
      </w:sdtContent>
    </w:sdt>
    <w:p w14:paraId="3862387A" w14:textId="77777777" w:rsidR="00803007" w:rsidRPr="00165893" w:rsidRDefault="00803007" w:rsidP="00803007">
      <w:pPr>
        <w:pStyle w:val="ListNumber"/>
        <w:numPr>
          <w:ilvl w:val="0"/>
          <w:numId w:val="0"/>
        </w:numPr>
        <w:ind w:left="709" w:hanging="709"/>
        <w:rPr>
          <w:b/>
          <w:bCs/>
          <w:lang w:eastAsia="en-GB"/>
        </w:rPr>
      </w:pPr>
    </w:p>
    <w:p w14:paraId="046800D0" w14:textId="24F3CD48" w:rsidR="007C07D8" w:rsidRPr="008A0E31" w:rsidRDefault="00803007" w:rsidP="00803007">
      <w:pPr>
        <w:pStyle w:val="ListNumber"/>
        <w:numPr>
          <w:ilvl w:val="0"/>
          <w:numId w:val="0"/>
        </w:numPr>
        <w:ind w:left="709" w:hanging="709"/>
        <w:rPr>
          <w:lang w:eastAsia="en-GB"/>
        </w:rPr>
      </w:pPr>
      <w:r w:rsidRPr="008A0E31">
        <w:rPr>
          <w:b/>
          <w:bCs/>
          <w:lang w:eastAsia="en-GB"/>
        </w:rPr>
        <w:t>Stellenprofil</w:t>
      </w:r>
      <w:r w:rsidR="007C07D8" w:rsidRPr="008A0E31">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6EC36351" w:rsidR="00803007" w:rsidRPr="008A0E31" w:rsidRDefault="00AC5030" w:rsidP="00803007">
          <w:pPr>
            <w:rPr>
              <w:lang w:eastAsia="en-GB"/>
            </w:rPr>
          </w:pPr>
          <w:r w:rsidRPr="00165893">
            <w:rPr>
              <w:lang w:eastAsia="en-GB"/>
            </w:rPr>
            <w:t>Sie werden in erster Linie zur Koordinierung des gesamten EESSI-Systems mit Kollegen der Kommission und externen Beratern</w:t>
          </w:r>
          <w:r w:rsidR="00165893">
            <w:rPr>
              <w:lang w:eastAsia="en-GB"/>
            </w:rPr>
            <w:t xml:space="preserve"> und zur ESSPASS-Initiative</w:t>
          </w:r>
          <w:r w:rsidRPr="00165893">
            <w:rPr>
              <w:lang w:eastAsia="en-GB"/>
            </w:rPr>
            <w:t xml:space="preserve"> beitragen. Zu den Hauptaufgaben gehören die Weiterentwicklung und Anpassung des</w:t>
          </w:r>
          <w:r w:rsidR="00165893">
            <w:rPr>
              <w:lang w:eastAsia="en-GB"/>
            </w:rPr>
            <w:t xml:space="preserve"> EESSI-</w:t>
          </w:r>
          <w:r w:rsidRPr="00165893">
            <w:rPr>
              <w:lang w:eastAsia="en-GB"/>
            </w:rPr>
            <w:t xml:space="preserve"> Systems, die Überwachung und Berichterstattung über die nationale Umsetzung, der Beitrag zu Schulungs- und Kommunikationsstrategien und die Beziehungen zu den Interessenträgern auf EU- und nationaler Ebene. Dies kann auch einen Beitrag zu anderen </w:t>
          </w:r>
          <w:r w:rsidR="00F53ECA">
            <w:rPr>
              <w:lang w:eastAsia="en-GB"/>
            </w:rPr>
            <w:t>digitalen Lösungen wie ESSPASS</w:t>
          </w:r>
          <w:r w:rsidR="00F53ECA" w:rsidRPr="00F53ECA">
            <w:t xml:space="preserve"> </w:t>
          </w:r>
          <w:r w:rsidR="00B10F94">
            <w:rPr>
              <w:lang w:eastAsia="en-GB"/>
            </w:rPr>
            <w:t>und dem</w:t>
          </w:r>
          <w:r w:rsidR="00F53ECA" w:rsidRPr="00F53ECA">
            <w:rPr>
              <w:lang w:eastAsia="en-GB"/>
            </w:rPr>
            <w:t xml:space="preserve"> </w:t>
          </w:r>
          <w:r w:rsidR="00B10F94">
            <w:rPr>
              <w:lang w:eastAsia="en-GB"/>
            </w:rPr>
            <w:t>„</w:t>
          </w:r>
          <w:r w:rsidR="00F53ECA" w:rsidRPr="00F53ECA">
            <w:rPr>
              <w:lang w:eastAsia="en-GB"/>
            </w:rPr>
            <w:t>Once Only Technical System</w:t>
          </w:r>
          <w:r w:rsidR="00B10F94">
            <w:rPr>
              <w:lang w:eastAsia="en-GB"/>
            </w:rPr>
            <w:t>“</w:t>
          </w:r>
          <w:r w:rsidR="00F53ECA" w:rsidRPr="00F53ECA">
            <w:rPr>
              <w:lang w:eastAsia="en-GB"/>
            </w:rPr>
            <w:t>,</w:t>
          </w:r>
          <w:r w:rsidR="00B10F94" w:rsidRPr="00B10F94">
            <w:t xml:space="preserve"> </w:t>
          </w:r>
          <w:r w:rsidR="00577E28">
            <w:rPr>
              <w:lang w:eastAsia="en-GB"/>
            </w:rPr>
            <w:t>für welches</w:t>
          </w:r>
          <w:r w:rsidR="00B10F94" w:rsidRPr="00B10F94">
            <w:rPr>
              <w:lang w:eastAsia="en-GB"/>
            </w:rPr>
            <w:t xml:space="preserve"> der europäische Rahmen für die digitale Identität genutzt wird, </w:t>
          </w:r>
          <w:r w:rsidRPr="00165893">
            <w:rPr>
              <w:lang w:eastAsia="en-GB"/>
            </w:rPr>
            <w:t xml:space="preserve">beinhalten. Die Arbeit erfordert auch die Vorbereitung und Teilnahme an Sitzungen der zuständigen Leitungsgremien und Expertengruppen des Verwaltungs- und Fachausschusses (bei denen die nationalen </w:t>
          </w:r>
          <w:r w:rsidRPr="00165893">
            <w:rPr>
              <w:lang w:eastAsia="en-GB"/>
            </w:rPr>
            <w:lastRenderedPageBreak/>
            <w:t xml:space="preserve">Delegationen zusammenkommen, um die Entwicklung und Überwachung von </w:t>
          </w:r>
          <w:r w:rsidR="00F03CA1">
            <w:rPr>
              <w:lang w:eastAsia="en-GB"/>
            </w:rPr>
            <w:t>digitalen Lösungen</w:t>
          </w:r>
          <w:r w:rsidRPr="00165893">
            <w:rPr>
              <w:lang w:eastAsia="en-GB"/>
            </w:rPr>
            <w:t xml:space="preserve"> zur Förderung des elektronischen Austauschs von Sozialversicherungsdaten zu erörtern).</w:t>
          </w:r>
        </w:p>
      </w:sdtContent>
    </w:sdt>
    <w:p w14:paraId="221E4883" w14:textId="77777777" w:rsidR="00803007" w:rsidRPr="008A0E31" w:rsidRDefault="00803007" w:rsidP="00803007">
      <w:pPr>
        <w:pStyle w:val="ListNumber"/>
        <w:numPr>
          <w:ilvl w:val="0"/>
          <w:numId w:val="0"/>
        </w:numPr>
        <w:ind w:left="709" w:hanging="709"/>
        <w:rPr>
          <w:b/>
          <w:bCs/>
          <w:lang w:eastAsia="en-GB"/>
        </w:rPr>
      </w:pPr>
    </w:p>
    <w:p w14:paraId="7BDE8AFF" w14:textId="31F4D018" w:rsidR="00803007" w:rsidRPr="008A0E31" w:rsidRDefault="00803007" w:rsidP="00803007">
      <w:pPr>
        <w:pStyle w:val="ListNumber"/>
        <w:numPr>
          <w:ilvl w:val="0"/>
          <w:numId w:val="0"/>
        </w:numPr>
        <w:ind w:left="709" w:hanging="709"/>
        <w:rPr>
          <w:lang w:eastAsia="en-GB"/>
        </w:rPr>
      </w:pPr>
      <w:r w:rsidRPr="008A0E31">
        <w:rPr>
          <w:b/>
          <w:bCs/>
          <w:lang w:eastAsia="en-GB"/>
        </w:rPr>
        <w:t>Auswahlkriterien</w:t>
      </w:r>
      <w:r w:rsidR="007C07D8" w:rsidRPr="008A0E31">
        <w:rPr>
          <w:b/>
          <w:bCs/>
          <w:lang w:eastAsia="en-GB"/>
        </w:rPr>
        <w:t xml:space="preserve"> (wir suchen)</w:t>
      </w:r>
    </w:p>
    <w:sdt>
      <w:sdtPr>
        <w:rPr>
          <w:lang w:val="en-US" w:eastAsia="en-GB"/>
        </w:rPr>
        <w:id w:val="-1767066427"/>
        <w:placeholder>
          <w:docPart w:val="B30E44B90B7F435497E9EE7D5097ED0B"/>
        </w:placeholder>
      </w:sdtPr>
      <w:sdtEndPr/>
      <w:sdtContent>
        <w:p w14:paraId="6FF3926B" w14:textId="202BB851" w:rsidR="00AC5030" w:rsidRPr="008A0E31" w:rsidRDefault="00AC5030" w:rsidP="00AC5030">
          <w:pPr>
            <w:rPr>
              <w:lang w:eastAsia="en-GB"/>
            </w:rPr>
          </w:pPr>
          <w:r w:rsidRPr="008A0E31">
            <w:rPr>
              <w:lang w:eastAsia="en-GB"/>
            </w:rPr>
            <w:t xml:space="preserve">Die Tätigkeit erfordert ausgeprägte Koordinierungs- und Kommunikationsfähigkeiten sowie die Fähigkeit, komplexe, spezialisierte und manchmal technische Informationen klar und leicht zugänglich zu machen. Eine ausreichende Erfahrung im Projekt- und Betriebsmanagement, insbesondere von </w:t>
          </w:r>
          <w:r w:rsidR="00F53ECA">
            <w:rPr>
              <w:lang w:eastAsia="en-GB"/>
            </w:rPr>
            <w:t xml:space="preserve">digitalen Lösungen </w:t>
          </w:r>
          <w:r w:rsidRPr="008A0E31">
            <w:rPr>
              <w:lang w:eastAsia="en-GB"/>
            </w:rPr>
            <w:t xml:space="preserve"> wie EESSI</w:t>
          </w:r>
          <w:r w:rsidR="00F53ECA">
            <w:rPr>
              <w:lang w:eastAsia="en-GB"/>
            </w:rPr>
            <w:t xml:space="preserve"> oder ESSPASS</w:t>
          </w:r>
          <w:r w:rsidRPr="008A0E31">
            <w:rPr>
              <w:lang w:eastAsia="en-GB"/>
            </w:rPr>
            <w:t>, ist eine Voraussetzung. Die Position erfordert die Fähigkeit, wirksam mit Kollegen</w:t>
          </w:r>
          <w:r w:rsidR="00F53ECA">
            <w:rPr>
              <w:lang w:eastAsia="en-GB"/>
            </w:rPr>
            <w:t xml:space="preserve"> auch mit technischem Hintergrund</w:t>
          </w:r>
          <w:r w:rsidRPr="008A0E31">
            <w:rPr>
              <w:lang w:eastAsia="en-GB"/>
            </w:rPr>
            <w:t xml:space="preserve"> innerhalb und außerhalb des Referats zusammenzuarbeiten, häufige Präsentationen für ein breites Publikum zu halten, mehrere Aufgaben effizient zu bewältigen, unter Druck zu arbeiten und rasch auf Fristen zu reagieren. </w:t>
          </w:r>
        </w:p>
        <w:p w14:paraId="2A0F153A" w14:textId="166A3D74" w:rsidR="009321C6" w:rsidRPr="009F216F" w:rsidRDefault="00AC5030" w:rsidP="00AC5030">
          <w:pPr>
            <w:rPr>
              <w:lang w:eastAsia="en-GB"/>
            </w:rPr>
          </w:pPr>
          <w:r w:rsidRPr="00165893">
            <w:rPr>
              <w:lang w:eastAsia="en-GB"/>
            </w:rPr>
            <w:t>Sprachkenntnisse: G</w:t>
          </w:r>
          <w:r w:rsidR="00CA517F" w:rsidRPr="00165893">
            <w:rPr>
              <w:lang w:eastAsia="en-GB"/>
            </w:rPr>
            <w:t xml:space="preserve">ute </w:t>
          </w:r>
          <w:r w:rsidRPr="00165893">
            <w:rPr>
              <w:lang w:eastAsia="en-GB"/>
            </w:rPr>
            <w:t xml:space="preserve"> Kenntnis</w:t>
          </w:r>
          <w:r w:rsidR="00CA517F" w:rsidRPr="00165893">
            <w:rPr>
              <w:lang w:eastAsia="en-GB"/>
            </w:rPr>
            <w:t>e</w:t>
          </w:r>
          <w:r w:rsidRPr="00165893">
            <w:rPr>
              <w:lang w:eastAsia="en-GB"/>
            </w:rPr>
            <w:t xml:space="preserve"> der englischen Sprache.</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4CBB3B14" w14:textId="465FDF16" w:rsidR="00A54146" w:rsidRPr="00A54146" w:rsidRDefault="00A54146" w:rsidP="007C07D8">
      <w:pPr>
        <w:rPr>
          <w:lang w:eastAsia="en-GB"/>
        </w:rPr>
      </w:pPr>
      <w:r w:rsidRPr="00581426">
        <w:rPr>
          <w:u w:val="single"/>
          <w:lang w:eastAsia="en-GB"/>
        </w:rPr>
        <w:t xml:space="preserve">Berufserfahrung: </w:t>
      </w:r>
      <w:r w:rsidRPr="00581426">
        <w:rPr>
          <w:lang w:eastAsia="en-GB"/>
        </w:rPr>
        <w:t>mindestens fünf Jahre Berufserfahrung im Management von IT-Systemen (wie EESSI) und in Funktionen, die denen der Funktionsgruppe AD entsprechen.</w:t>
      </w:r>
    </w:p>
    <w:p w14:paraId="499C45A3" w14:textId="19DCF54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5B66E403" w14:textId="77777777" w:rsidR="0063337C" w:rsidRDefault="0063337C" w:rsidP="007C07D8">
      <w:pPr>
        <w:rPr>
          <w:lang w:eastAsia="en-GB"/>
        </w:rPr>
      </w:pPr>
    </w:p>
    <w:p w14:paraId="40DF9FD0" w14:textId="77777777" w:rsidR="0063337C" w:rsidRPr="00D605F4" w:rsidRDefault="0063337C" w:rsidP="007C07D8">
      <w:pPr>
        <w:rPr>
          <w:lang w:eastAsia="en-GB"/>
        </w:rPr>
      </w:pP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lastRenderedPageBreak/>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65893"/>
    <w:rsid w:val="001B6FAD"/>
    <w:rsid w:val="0025163D"/>
    <w:rsid w:val="002C5752"/>
    <w:rsid w:val="002F7504"/>
    <w:rsid w:val="00324D8D"/>
    <w:rsid w:val="0035094A"/>
    <w:rsid w:val="003874E2"/>
    <w:rsid w:val="0039387D"/>
    <w:rsid w:val="00394A86"/>
    <w:rsid w:val="003A2051"/>
    <w:rsid w:val="003A638D"/>
    <w:rsid w:val="003B2E38"/>
    <w:rsid w:val="004222E2"/>
    <w:rsid w:val="004D75AF"/>
    <w:rsid w:val="0052458A"/>
    <w:rsid w:val="00546DB1"/>
    <w:rsid w:val="00577E28"/>
    <w:rsid w:val="00581426"/>
    <w:rsid w:val="0059393B"/>
    <w:rsid w:val="005B59B8"/>
    <w:rsid w:val="006243BB"/>
    <w:rsid w:val="0063337C"/>
    <w:rsid w:val="00676119"/>
    <w:rsid w:val="006F44C9"/>
    <w:rsid w:val="00767E7E"/>
    <w:rsid w:val="007716E4"/>
    <w:rsid w:val="00785A3F"/>
    <w:rsid w:val="00795C41"/>
    <w:rsid w:val="007A795D"/>
    <w:rsid w:val="007A7CF4"/>
    <w:rsid w:val="007B514A"/>
    <w:rsid w:val="007C07D8"/>
    <w:rsid w:val="007D0EC6"/>
    <w:rsid w:val="007F2A99"/>
    <w:rsid w:val="00803007"/>
    <w:rsid w:val="008102E0"/>
    <w:rsid w:val="0089735C"/>
    <w:rsid w:val="008A0E31"/>
    <w:rsid w:val="008D52CF"/>
    <w:rsid w:val="008F191F"/>
    <w:rsid w:val="00917B0D"/>
    <w:rsid w:val="009321C6"/>
    <w:rsid w:val="009442BE"/>
    <w:rsid w:val="009F216F"/>
    <w:rsid w:val="00A01A9B"/>
    <w:rsid w:val="00A54146"/>
    <w:rsid w:val="00AB56F9"/>
    <w:rsid w:val="00AC5030"/>
    <w:rsid w:val="00AC5FF8"/>
    <w:rsid w:val="00AE6941"/>
    <w:rsid w:val="00B10F94"/>
    <w:rsid w:val="00B73B91"/>
    <w:rsid w:val="00BF6139"/>
    <w:rsid w:val="00C07259"/>
    <w:rsid w:val="00C27C81"/>
    <w:rsid w:val="00C655E1"/>
    <w:rsid w:val="00C95032"/>
    <w:rsid w:val="00CA517F"/>
    <w:rsid w:val="00CD33B4"/>
    <w:rsid w:val="00D04922"/>
    <w:rsid w:val="00D2255C"/>
    <w:rsid w:val="00D605F4"/>
    <w:rsid w:val="00D6192F"/>
    <w:rsid w:val="00D83AFC"/>
    <w:rsid w:val="00DA711C"/>
    <w:rsid w:val="00DD2670"/>
    <w:rsid w:val="00E01792"/>
    <w:rsid w:val="00E35460"/>
    <w:rsid w:val="00EB3060"/>
    <w:rsid w:val="00EC5C6B"/>
    <w:rsid w:val="00ED6452"/>
    <w:rsid w:val="00F03CA1"/>
    <w:rsid w:val="00F53ECA"/>
    <w:rsid w:val="00F60E71"/>
    <w:rsid w:val="00FC4E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normaltextrun">
    <w:name w:val="normaltextrun"/>
    <w:basedOn w:val="DefaultParagraphFont"/>
    <w:rsid w:val="00165893"/>
  </w:style>
  <w:style w:type="character" w:customStyle="1" w:styleId="eop">
    <w:name w:val="eop"/>
    <w:basedOn w:val="DefaultParagraphFont"/>
    <w:rsid w:val="0016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2132F3F86B94151ABB6A5F4443FBDDA"/>
        <w:category>
          <w:name w:val="General"/>
          <w:gallery w:val="placeholder"/>
        </w:category>
        <w:types>
          <w:type w:val="bbPlcHdr"/>
        </w:types>
        <w:behaviors>
          <w:behavior w:val="content"/>
        </w:behaviors>
        <w:guid w:val="{E35E84AC-12BC-4EAE-B0D3-F8262C8B708E}"/>
      </w:docPartPr>
      <w:docPartBody>
        <w:p w:rsidR="00251E85" w:rsidRDefault="00251E85" w:rsidP="00251E85">
          <w:pPr>
            <w:pStyle w:val="92132F3F86B94151ABB6A5F4443FBDDA"/>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51E85"/>
    <w:rsid w:val="003A638D"/>
    <w:rsid w:val="0056186B"/>
    <w:rsid w:val="0059393B"/>
    <w:rsid w:val="00723B02"/>
    <w:rsid w:val="00897026"/>
    <w:rsid w:val="008A7C76"/>
    <w:rsid w:val="008C406B"/>
    <w:rsid w:val="008D04E3"/>
    <w:rsid w:val="00917B0D"/>
    <w:rsid w:val="00A71FAD"/>
    <w:rsid w:val="00B21BDA"/>
    <w:rsid w:val="00C655E1"/>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251E85"/>
    <w:rPr>
      <w:color w:val="288061"/>
    </w:rPr>
  </w:style>
  <w:style w:type="paragraph" w:customStyle="1" w:styleId="3F8B7399541147C1B1E84701FCECAED2">
    <w:name w:val="3F8B7399541147C1B1E84701FCECAED2"/>
    <w:rsid w:val="00A71FAD"/>
  </w:style>
  <w:style w:type="paragraph" w:customStyle="1" w:styleId="92132F3F86B94151ABB6A5F4443FBDDA">
    <w:name w:val="92132F3F86B94151ABB6A5F4443FBDDA"/>
    <w:rsid w:val="00251E85"/>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60010EA6-0933-4681-9BDE-EA8271A37B30}"/>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264AC718-AF23-442A-92F5-08EA22515F3E}">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08927195-b699-4be0-9ee2-6c66dc215b5a"/>
    <ds:schemaRef ds:uri="a41a97bf-0494-41d8-ba3d-259bd7771890"/>
    <ds:schemaRef ds:uri="http://purl.org/dc/dcmitype/"/>
    <ds:schemaRef ds:uri="http://purl.org/dc/elements/1.1/"/>
    <ds:schemaRef ds:uri="http://schemas.microsoft.com/sharepoint/v3/fields"/>
    <ds:schemaRef ds:uri="1929b814-5a78-4bdc-9841-d8b9ef424f6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5</Pages>
  <Words>1347</Words>
  <Characters>7598</Characters>
  <Application>Microsoft Office Word</Application>
  <DocSecurity>0</DocSecurity>
  <PresentationFormat>Microsoft Word 14.0</PresentationFormat>
  <Lines>155</Lines>
  <Paragraphs>58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HERNANDEZ ROMANES Noemi (EMPL)</cp:lastModifiedBy>
  <cp:revision>6</cp:revision>
  <dcterms:created xsi:type="dcterms:W3CDTF">2025-04-02T07:33:00Z</dcterms:created>
  <dcterms:modified xsi:type="dcterms:W3CDTF">2025-04-08T12:31:00Z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